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RADCLIFF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fl.1436-44)</w:t>
      </w:r>
    </w:p>
    <w:p w:rsid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1436-44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Hall.</w:t>
      </w:r>
    </w:p>
    <w:p w:rsid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p.414)</w:t>
      </w:r>
    </w:p>
    <w:p w:rsid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2C91" w:rsidRPr="00B72C91" w:rsidRDefault="00B72C91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sectPr w:rsidR="00B72C91" w:rsidRPr="00B72C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C91" w:rsidRDefault="00B72C91" w:rsidP="00564E3C">
      <w:pPr>
        <w:spacing w:after="0" w:line="240" w:lineRule="auto"/>
      </w:pPr>
      <w:r>
        <w:separator/>
      </w:r>
    </w:p>
  </w:endnote>
  <w:endnote w:type="continuationSeparator" w:id="0">
    <w:p w:rsidR="00B72C91" w:rsidRDefault="00B72C9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72C91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C91" w:rsidRDefault="00B72C91" w:rsidP="00564E3C">
      <w:pPr>
        <w:spacing w:after="0" w:line="240" w:lineRule="auto"/>
      </w:pPr>
      <w:r>
        <w:separator/>
      </w:r>
    </w:p>
  </w:footnote>
  <w:footnote w:type="continuationSeparator" w:id="0">
    <w:p w:rsidR="00B72C91" w:rsidRDefault="00B72C9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C91"/>
    <w:rsid w:val="00372DC6"/>
    <w:rsid w:val="00564E3C"/>
    <w:rsid w:val="0064591D"/>
    <w:rsid w:val="00B72C9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23F1F"/>
  <w15:chartTrackingRefBased/>
  <w15:docId w15:val="{53B89A98-DE88-4CA9-B4F5-12EF8EB3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2016-01-08T21:38:00Z</dcterms:created>
  <dcterms:modified xsi:type="dcterms:W3CDTF">2016-01-08T21:42:00Z</dcterms:modified>
</cp:coreProperties>
</file>